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035" w:rsidRDefault="00574035" w:rsidP="005740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Anne SHOPPERE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:rsidR="00574035" w:rsidRDefault="00574035" w:rsidP="005740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Dover. Widow.</w:t>
      </w:r>
    </w:p>
    <w:p w:rsidR="00574035" w:rsidRDefault="00574035" w:rsidP="005740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74035" w:rsidRDefault="00574035" w:rsidP="005740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74035" w:rsidRDefault="00574035" w:rsidP="005740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1488</w:t>
      </w:r>
      <w:r>
        <w:tab/>
        <w:t>She made her Will.   (Plomer p.431)</w:t>
      </w:r>
    </w:p>
    <w:p w:rsidR="00574035" w:rsidRDefault="00574035" w:rsidP="005740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74035" w:rsidRDefault="00574035" w:rsidP="005740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74035" w:rsidRDefault="00574035" w:rsidP="005740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5740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035" w:rsidRDefault="00574035" w:rsidP="00E71FC3">
      <w:pPr>
        <w:spacing w:after="0" w:line="240" w:lineRule="auto"/>
      </w:pPr>
      <w:r>
        <w:separator/>
      </w:r>
    </w:p>
  </w:endnote>
  <w:endnote w:type="continuationSeparator" w:id="0">
    <w:p w:rsidR="00574035" w:rsidRDefault="005740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035" w:rsidRDefault="00574035" w:rsidP="00E71FC3">
      <w:pPr>
        <w:spacing w:after="0" w:line="240" w:lineRule="auto"/>
      </w:pPr>
      <w:r>
        <w:separator/>
      </w:r>
    </w:p>
  </w:footnote>
  <w:footnote w:type="continuationSeparator" w:id="0">
    <w:p w:rsidR="00574035" w:rsidRDefault="005740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035"/>
    <w:rsid w:val="001A7C09"/>
    <w:rsid w:val="0057403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3CA037-C86E-477F-9913-5E1B7A6D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2016-12-06T16:38:00Z</dcterms:created>
  <dcterms:modified xsi:type="dcterms:W3CDTF">2016-12-06T16:38:00Z</dcterms:modified>
</cp:coreProperties>
</file>